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94E1B" w14:textId="77777777" w:rsidR="00F274CD" w:rsidRDefault="00F274CD" w:rsidP="00F274CD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Alexander MILIS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65664D8E" w14:textId="77777777" w:rsidR="00F274CD" w:rsidRDefault="00F274CD" w:rsidP="00F274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20BA2212" w14:textId="77777777" w:rsidR="00F274CD" w:rsidRDefault="00F274CD" w:rsidP="00F274CD">
      <w:pPr>
        <w:pStyle w:val="NoSpacing"/>
        <w:rPr>
          <w:rFonts w:cs="Times New Roman"/>
          <w:szCs w:val="24"/>
        </w:rPr>
      </w:pPr>
    </w:p>
    <w:p w14:paraId="1FB9CC15" w14:textId="77777777" w:rsidR="00F274CD" w:rsidRDefault="00F274CD" w:rsidP="00F274CD">
      <w:pPr>
        <w:pStyle w:val="NoSpacing"/>
        <w:rPr>
          <w:rFonts w:cs="Times New Roman"/>
          <w:szCs w:val="24"/>
        </w:rPr>
      </w:pPr>
    </w:p>
    <w:p w14:paraId="35D6F64E" w14:textId="77777777" w:rsidR="00F274CD" w:rsidRDefault="00F274CD" w:rsidP="00F274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</w:t>
      </w: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He was elected a Constable of Billingsgate Ward.</w:t>
      </w:r>
    </w:p>
    <w:p w14:paraId="12B3DC6A" w14:textId="77777777" w:rsidR="00F274CD" w:rsidRDefault="00F274CD" w:rsidP="00F274CD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191B8C54" w14:textId="77777777" w:rsidR="00F274CD" w:rsidRDefault="00F274CD" w:rsidP="00F274CD">
      <w:pPr>
        <w:pStyle w:val="NoSpacing"/>
        <w:ind w:left="1440" w:firstLine="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p.545)</w:t>
      </w:r>
    </w:p>
    <w:p w14:paraId="50E3205F" w14:textId="77777777" w:rsidR="00F274CD" w:rsidRDefault="00F274CD" w:rsidP="00F274CD">
      <w:pPr>
        <w:pStyle w:val="NoSpacing"/>
        <w:rPr>
          <w:rFonts w:eastAsia="Times New Roman" w:cs="Times New Roman"/>
          <w:szCs w:val="24"/>
        </w:rPr>
      </w:pPr>
    </w:p>
    <w:p w14:paraId="345DBCA5" w14:textId="77777777" w:rsidR="00F274CD" w:rsidRDefault="00F274CD" w:rsidP="00F274CD">
      <w:pPr>
        <w:pStyle w:val="NoSpacing"/>
        <w:rPr>
          <w:rFonts w:eastAsia="Times New Roman" w:cs="Times New Roman"/>
          <w:szCs w:val="24"/>
        </w:rPr>
      </w:pPr>
    </w:p>
    <w:p w14:paraId="0B1AE182" w14:textId="77777777" w:rsidR="00F274CD" w:rsidRDefault="00F274CD" w:rsidP="00F274CD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March 2023</w:t>
      </w:r>
    </w:p>
    <w:p w14:paraId="31E41B4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AA04F" w14:textId="77777777" w:rsidR="00F274CD" w:rsidRDefault="00F274CD" w:rsidP="009139A6">
      <w:r>
        <w:separator/>
      </w:r>
    </w:p>
  </w:endnote>
  <w:endnote w:type="continuationSeparator" w:id="0">
    <w:p w14:paraId="78502DC0" w14:textId="77777777" w:rsidR="00F274CD" w:rsidRDefault="00F274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FF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E00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813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7133D" w14:textId="77777777" w:rsidR="00F274CD" w:rsidRDefault="00F274CD" w:rsidP="009139A6">
      <w:r>
        <w:separator/>
      </w:r>
    </w:p>
  </w:footnote>
  <w:footnote w:type="continuationSeparator" w:id="0">
    <w:p w14:paraId="51C079D2" w14:textId="77777777" w:rsidR="00F274CD" w:rsidRDefault="00F274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50D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800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979E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4C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274CD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76EED"/>
  <w15:chartTrackingRefBased/>
  <w15:docId w15:val="{40C20267-7E7F-4E2A-A7FC-25E1B202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2023-03-05T19:29:00Z</dcterms:created>
  <dcterms:modified xsi:type="dcterms:W3CDTF">2023-03-05T19:30:00Z</dcterms:modified>
</cp:coreProperties>
</file>